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7FA3B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324208">
        <w:rPr>
          <w:b/>
          <w:noProof/>
          <w:sz w:val="24"/>
        </w:rPr>
        <w:t>1</w:t>
      </w:r>
      <w:r>
        <w:rPr>
          <w:b/>
          <w:i/>
          <w:noProof/>
          <w:sz w:val="28"/>
        </w:rPr>
        <w:tab/>
      </w:r>
      <w:r w:rsidR="00E22F25">
        <w:rPr>
          <w:b/>
          <w:i/>
          <w:noProof/>
          <w:sz w:val="28"/>
        </w:rPr>
        <w:t>S2-2</w:t>
      </w:r>
      <w:r w:rsidR="008E6C79">
        <w:rPr>
          <w:b/>
          <w:i/>
          <w:noProof/>
          <w:sz w:val="28"/>
        </w:rPr>
        <w:t>5</w:t>
      </w:r>
      <w:r w:rsidR="001A3FBE">
        <w:rPr>
          <w:b/>
          <w:i/>
          <w:noProof/>
          <w:sz w:val="28"/>
        </w:rPr>
        <w:t>0</w:t>
      </w:r>
      <w:r w:rsidR="00C551E6">
        <w:rPr>
          <w:b/>
          <w:i/>
          <w:noProof/>
          <w:sz w:val="28"/>
        </w:rPr>
        <w:t>9357</w:t>
      </w:r>
    </w:p>
    <w:p w14:paraId="7CB45193" w14:textId="36F919F9" w:rsidR="001E41F3" w:rsidRDefault="00324208" w:rsidP="005E2C44">
      <w:pPr>
        <w:pStyle w:val="CRCoverPage"/>
        <w:outlineLvl w:val="0"/>
        <w:rPr>
          <w:b/>
          <w:noProof/>
          <w:sz w:val="24"/>
        </w:rPr>
      </w:pPr>
      <w:r>
        <w:rPr>
          <w:b/>
          <w:noProof/>
          <w:sz w:val="24"/>
        </w:rPr>
        <w:t>Wuhan</w:t>
      </w:r>
      <w:r w:rsidR="002A206B">
        <w:rPr>
          <w:b/>
          <w:noProof/>
          <w:sz w:val="24"/>
        </w:rPr>
        <w:t xml:space="preserve">, </w:t>
      </w:r>
      <w:r>
        <w:rPr>
          <w:b/>
          <w:noProof/>
          <w:sz w:val="24"/>
        </w:rPr>
        <w:t>China</w:t>
      </w:r>
      <w:r w:rsidR="002358F4">
        <w:rPr>
          <w:b/>
          <w:noProof/>
          <w:sz w:val="24"/>
        </w:rPr>
        <w:t xml:space="preserve">, </w:t>
      </w:r>
      <w:r>
        <w:rPr>
          <w:b/>
          <w:noProof/>
          <w:sz w:val="24"/>
        </w:rPr>
        <w:t>October</w:t>
      </w:r>
      <w:r w:rsidR="00EB2345" w:rsidRPr="00EB2345">
        <w:rPr>
          <w:b/>
          <w:noProof/>
          <w:sz w:val="24"/>
        </w:rPr>
        <w:t xml:space="preserve"> </w:t>
      </w:r>
      <w:r>
        <w:rPr>
          <w:b/>
          <w:noProof/>
          <w:sz w:val="24"/>
        </w:rPr>
        <w:t>13</w:t>
      </w:r>
      <w:r w:rsidR="00EB2345" w:rsidRPr="00EB2345">
        <w:rPr>
          <w:b/>
          <w:noProof/>
          <w:sz w:val="24"/>
        </w:rPr>
        <w:t xml:space="preserve"> – </w:t>
      </w:r>
      <w:r>
        <w:rPr>
          <w:b/>
          <w:noProof/>
          <w:sz w:val="24"/>
        </w:rPr>
        <w:t>17</w:t>
      </w:r>
      <w:r w:rsidR="00EB2345" w:rsidRPr="00EB2345">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0C877" w:rsidR="001E41F3" w:rsidRPr="00410371" w:rsidRDefault="00C551E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7B6B8"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870A15">
              <w:rPr>
                <w:b/>
                <w:noProof/>
                <w:sz w:val="28"/>
              </w:rPr>
              <w:t>5</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2A1EB" w:rsidR="001E41F3" w:rsidRDefault="00D81EF2">
            <w:pPr>
              <w:pStyle w:val="CRCoverPage"/>
              <w:spacing w:after="0"/>
              <w:ind w:left="100"/>
              <w:rPr>
                <w:noProof/>
              </w:rPr>
            </w:pPr>
            <w:r>
              <w:t>Ericsson</w:t>
            </w:r>
            <w:r w:rsidR="00886342">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DFF3" w:rsidR="001E41F3" w:rsidRDefault="00B10094">
            <w:pPr>
              <w:pStyle w:val="CRCoverPage"/>
              <w:spacing w:after="0"/>
              <w:ind w:left="100"/>
              <w:rPr>
                <w:noProof/>
              </w:rPr>
            </w:pPr>
            <w:r w:rsidRPr="00B10094">
              <w:rPr>
                <w:noProof/>
              </w:rPr>
              <w:t>1</w:t>
            </w:r>
            <w:r w:rsidR="004270DF">
              <w:rPr>
                <w:noProof/>
              </w:rPr>
              <w:t>3</w:t>
            </w:r>
            <w:r w:rsidRPr="00B10094">
              <w:rPr>
                <w:noProof/>
              </w:rPr>
              <w:t>-</w:t>
            </w:r>
            <w:r w:rsidR="004270DF">
              <w:rPr>
                <w:noProof/>
              </w:rPr>
              <w:t>10</w:t>
            </w:r>
            <w:r w:rsidRPr="00B10094">
              <w:rPr>
                <w:noProof/>
              </w:rPr>
              <w:t>-2025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C551E6" w:rsidP="00E06F8C">
      <w:pPr>
        <w:pStyle w:val="TH"/>
      </w:pPr>
      <w:r w:rsidRPr="00544A81">
        <w:rPr>
          <w:noProof/>
        </w:rPr>
      </w:r>
      <w:r w:rsidR="00C551E6" w:rsidRPr="00544A81">
        <w:rPr>
          <w:noProof/>
        </w:rPr>
        <w:object w:dxaOrig="9638" w:dyaOrig="10832" w14:anchorId="68D54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5pt;height:533.45pt;mso-width-percent:0;mso-height-percent:0;mso-width-percent:0;mso-height-percent:0" o:ole="">
            <v:imagedata r:id="rId14" o:title=""/>
          </v:shape>
          <o:OLEObject Type="Embed" ProgID="Word.Picture.8" ShapeID="_x0000_i1025" DrawAspect="Content" ObjectID="_1822012440"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1447592" w14:textId="77777777" w:rsidR="00E06F8C" w:rsidRDefault="00E06F8C" w:rsidP="00E06F8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 xml:space="preserve">a PDU Session with an </w:t>
      </w:r>
      <w:proofErr w:type="gramStart"/>
      <w:r w:rsidRPr="00140E21">
        <w:t>UL CL change</w:t>
      </w:r>
      <w:r w:rsidRPr="00140E21">
        <w:rPr>
          <w:rFonts w:eastAsia="SimSun"/>
          <w:lang w:eastAsia="zh-CN"/>
        </w:rPr>
        <w:t>s</w:t>
      </w:r>
      <w:proofErr w:type="gramEnd"/>
      <w:r w:rsidRPr="00140E21">
        <w:rPr>
          <w:rFonts w:eastAsia="SimSun"/>
          <w:lang w:eastAsia="zh-CN"/>
        </w:rPr>
        <w:t>,</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t>4.9.1.2.2</w:t>
      </w:r>
      <w:r w:rsidRPr="00140E21">
        <w:tab/>
      </w:r>
      <w:proofErr w:type="spellStart"/>
      <w:r w:rsidRPr="00140E21">
        <w:t>Xn</w:t>
      </w:r>
      <w:proofErr w:type="spellEnd"/>
      <w:r w:rsidRPr="00140E21">
        <w:t xml:space="preserve">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C551E6" w:rsidP="00260B2A">
      <w:pPr>
        <w:pStyle w:val="TH"/>
      </w:pPr>
      <w:r w:rsidRPr="004D04E7">
        <w:rPr>
          <w:rFonts w:eastAsia="Malgun Gothic"/>
          <w:noProof/>
        </w:rPr>
      </w:r>
      <w:r w:rsidR="00C551E6" w:rsidRPr="004D04E7">
        <w:rPr>
          <w:rFonts w:eastAsia="Malgun Gothic"/>
          <w:noProof/>
        </w:rPr>
        <w:object w:dxaOrig="8760" w:dyaOrig="6676" w14:anchorId="04E92C40">
          <v:shape id="_x0000_i1026" type="#_x0000_t75" alt="" style="width:469.6pt;height:358.65pt;mso-width-percent:0;mso-height-percent:0;mso-width-percent:0;mso-height-percent:0" o:ole="">
            <v:imagedata r:id="rId16" o:title=""/>
          </v:shape>
          <o:OLEObject Type="Embed" ProgID="Visio.Drawing.11" ShapeID="_x0000_i1026" DrawAspect="Content" ObjectID="_1822012441"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73BE8FA6" w14:textId="77777777" w:rsidR="00260B2A" w:rsidRDefault="00260B2A" w:rsidP="00260B2A">
      <w:pPr>
        <w:pStyle w:val="B1"/>
      </w:pPr>
      <w:r>
        <w:t>0.</w:t>
      </w:r>
      <w:r>
        <w:tab/>
        <w:t xml:space="preserve">The source NG-RAN initiates the inter NG-RAN </w:t>
      </w:r>
      <w:proofErr w:type="spellStart"/>
      <w:r>
        <w:t>Xn</w:t>
      </w:r>
      <w:proofErr w:type="spellEnd"/>
      <w:r>
        <w:t xml:space="preserve">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w:t>
      </w:r>
      <w:proofErr w:type="gramStart"/>
      <w:r w:rsidRPr="00140E21">
        <w:t>RAN</w:t>
      </w:r>
      <w:proofErr w:type="gramEnd"/>
      <w:r w:rsidRPr="00140E21">
        <w:t xml:space="preserve">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74FB82FE" w14:textId="77777777" w:rsidR="00260B2A" w:rsidRPr="00140E21" w:rsidRDefault="00260B2A" w:rsidP="00260B2A">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 xml:space="preserve">[Conditional] </w:t>
      </w:r>
      <w:proofErr w:type="gramStart"/>
      <w:r w:rsidRPr="00140E21">
        <w:t>The</w:t>
      </w:r>
      <w:proofErr w:type="gramEnd"/>
      <w:r w:rsidRPr="00140E21">
        <w:t xml:space="preserv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C9B8F30" w14:textId="55D5052A" w:rsidR="00737109" w:rsidRPr="008E057E" w:rsidRDefault="00260B2A" w:rsidP="008E057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t>4.9.1.3.2</w:t>
      </w:r>
      <w:r w:rsidRPr="00140E21">
        <w:tab/>
        <w:t>Preparation phase</w:t>
      </w:r>
      <w:bookmarkEnd w:id="9"/>
    </w:p>
    <w:p w14:paraId="4FAE1ECC" w14:textId="77777777" w:rsidR="008F66B1" w:rsidRPr="00140E21" w:rsidRDefault="00C551E6" w:rsidP="008F66B1">
      <w:pPr>
        <w:pStyle w:val="TH"/>
      </w:pPr>
      <w:r w:rsidRPr="00140E21">
        <w:rPr>
          <w:noProof/>
        </w:rPr>
      </w:r>
      <w:r w:rsidR="00C551E6" w:rsidRPr="00140E21">
        <w:rPr>
          <w:noProof/>
        </w:rPr>
        <w:object w:dxaOrig="9980" w:dyaOrig="8852" w14:anchorId="7C4A135D">
          <v:shape id="_x0000_i1027" type="#_x0000_t75" alt="" style="width:470.05pt;height:418.85pt;mso-width-percent:0;mso-height-percent:0;mso-width-percent:0;mso-height-percent:0" o:ole="">
            <v:imagedata r:id="rId18" o:title=""/>
          </v:shape>
          <o:OLEObject Type="Embed" ProgID="Word.Picture.8" ShapeID="_x0000_i1027" DrawAspect="Content" ObjectID="_1822012442"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w:t>
      </w:r>
      <w:proofErr w:type="gramStart"/>
      <w:r>
        <w:rPr>
          <w:lang w:eastAsia="zh-CN"/>
        </w:rPr>
        <w:t>is</w:t>
      </w:r>
      <w:proofErr w:type="gramEnd"/>
      <w:r>
        <w:rPr>
          <w:lang w:eastAsia="zh-CN"/>
        </w:rPr>
        <w:t xml:space="preserve"> also included them in the </w:t>
      </w:r>
      <w:proofErr w:type="spellStart"/>
      <w:r>
        <w:rPr>
          <w:lang w:eastAsia="zh-CN"/>
        </w:rPr>
        <w:t>Namf_Communication_CreateUEContext</w:t>
      </w:r>
      <w:proofErr w:type="spellEnd"/>
      <w:r>
        <w:rPr>
          <w:lang w:eastAsia="zh-CN"/>
        </w:rPr>
        <w:t xml:space="preserve">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18F31B84" w14:textId="77777777" w:rsidR="008F66B1" w:rsidRPr="00140E21" w:rsidRDefault="008F66B1" w:rsidP="008F66B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FD9515C" w14:textId="77777777" w:rsidR="008F66B1" w:rsidRPr="00140E21" w:rsidRDefault="008F66B1" w:rsidP="008F66B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F1315E2" w14:textId="77777777" w:rsidR="008F66B1" w:rsidRPr="00140E21" w:rsidRDefault="008F66B1" w:rsidP="008F66B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w:t>
      </w:r>
      <w:proofErr w:type="gramStart"/>
      <w:r w:rsidRPr="00140E21">
        <w:t>information</w:t>
      </w:r>
      <w:proofErr w:type="gramEnd"/>
      <w:r w:rsidRPr="00140E21">
        <w:t>:</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DBE62" w14:textId="77777777" w:rsidR="009D0379" w:rsidRDefault="009D0379">
      <w:r>
        <w:separator/>
      </w:r>
    </w:p>
  </w:endnote>
  <w:endnote w:type="continuationSeparator" w:id="0">
    <w:p w14:paraId="7AE7D3FB" w14:textId="77777777" w:rsidR="009D0379" w:rsidRDefault="009D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7CE1" w14:textId="77777777" w:rsidR="009D0379" w:rsidRDefault="009D0379">
      <w:r>
        <w:separator/>
      </w:r>
    </w:p>
  </w:footnote>
  <w:footnote w:type="continuationSeparator" w:id="0">
    <w:p w14:paraId="4170D4A7" w14:textId="77777777" w:rsidR="009D0379" w:rsidRDefault="009D0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90A2C"/>
    <w:rsid w:val="00091FF3"/>
    <w:rsid w:val="000A2B52"/>
    <w:rsid w:val="000A6394"/>
    <w:rsid w:val="000B7FED"/>
    <w:rsid w:val="000C038A"/>
    <w:rsid w:val="000C6598"/>
    <w:rsid w:val="000D1CF5"/>
    <w:rsid w:val="000D44B3"/>
    <w:rsid w:val="000E1B8B"/>
    <w:rsid w:val="000F6CFA"/>
    <w:rsid w:val="00101482"/>
    <w:rsid w:val="00107092"/>
    <w:rsid w:val="00107D2C"/>
    <w:rsid w:val="00111968"/>
    <w:rsid w:val="00121D4F"/>
    <w:rsid w:val="00145D43"/>
    <w:rsid w:val="00152216"/>
    <w:rsid w:val="00157B20"/>
    <w:rsid w:val="00162A2D"/>
    <w:rsid w:val="00180007"/>
    <w:rsid w:val="00192C46"/>
    <w:rsid w:val="00192F12"/>
    <w:rsid w:val="00195B62"/>
    <w:rsid w:val="001A08B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A45A6"/>
    <w:rsid w:val="008D0C3E"/>
    <w:rsid w:val="008D3CCC"/>
    <w:rsid w:val="008E057E"/>
    <w:rsid w:val="008E6C79"/>
    <w:rsid w:val="008F3789"/>
    <w:rsid w:val="008F5E88"/>
    <w:rsid w:val="008F66B1"/>
    <w:rsid w:val="008F686C"/>
    <w:rsid w:val="009148DE"/>
    <w:rsid w:val="009256BF"/>
    <w:rsid w:val="00936C19"/>
    <w:rsid w:val="00941E30"/>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729D"/>
    <w:rsid w:val="00C422D6"/>
    <w:rsid w:val="00C47BEF"/>
    <w:rsid w:val="00C507B2"/>
    <w:rsid w:val="00C551E6"/>
    <w:rsid w:val="00C64B96"/>
    <w:rsid w:val="00C66BA2"/>
    <w:rsid w:val="00C703DF"/>
    <w:rsid w:val="00C7593A"/>
    <w:rsid w:val="00C870F6"/>
    <w:rsid w:val="00C95985"/>
    <w:rsid w:val="00CA0D79"/>
    <w:rsid w:val="00CB3AA7"/>
    <w:rsid w:val="00CC19EA"/>
    <w:rsid w:val="00CC5026"/>
    <w:rsid w:val="00CC68D0"/>
    <w:rsid w:val="00CD0774"/>
    <w:rsid w:val="00CE21A9"/>
    <w:rsid w:val="00CF1B13"/>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B09B7"/>
    <w:rsid w:val="00EB2345"/>
    <w:rsid w:val="00EE061D"/>
    <w:rsid w:val="00EE200A"/>
    <w:rsid w:val="00EE7D7C"/>
    <w:rsid w:val="00F25D98"/>
    <w:rsid w:val="00F300FB"/>
    <w:rsid w:val="00F4016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1.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24</Pages>
  <Words>13344</Words>
  <Characters>76066</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Ericsson_PSB2</cp:lastModifiedBy>
  <cp:revision>2</cp:revision>
  <cp:lastPrinted>1899-12-31T23:00:00Z</cp:lastPrinted>
  <dcterms:created xsi:type="dcterms:W3CDTF">2025-10-15T03:30:00Z</dcterms:created>
  <dcterms:modified xsi:type="dcterms:W3CDTF">2025-10-15T03:30:00Z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